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A9" w:rsidRPr="00CA7C3D" w:rsidRDefault="00EB49A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EB49A9" w:rsidRPr="00CA7C3D" w:rsidRDefault="00EB49A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EB49A9" w:rsidRPr="00CA7C3D" w:rsidRDefault="00EB49A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B49A9" w:rsidRPr="00CA7C3D" w:rsidRDefault="00EB49A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EB49A9" w:rsidRPr="00CA7C3D" w:rsidRDefault="00EB49A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05.12.2023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368</w:t>
      </w:r>
    </w:p>
    <w:p w:rsidR="00EB49A9" w:rsidRPr="00CA7C3D" w:rsidRDefault="00EB49A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EB49A9" w:rsidRPr="00CA7C3D" w:rsidRDefault="00EB49A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Старогутнянского сельского поселения Унечского муниципального района Брянской области</w:t>
      </w:r>
    </w:p>
    <w:p w:rsidR="00EB49A9" w:rsidRPr="00CA7C3D" w:rsidRDefault="00EB49A9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EB49A9" w:rsidRPr="00FC5F2F" w:rsidRDefault="00EB49A9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EB49A9" w:rsidRDefault="00EB49A9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EB49A9" w:rsidRPr="00336C1F" w:rsidRDefault="00EB49A9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EB49A9" w:rsidRPr="00F13FF3" w:rsidRDefault="00EB49A9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EB49A9" w:rsidRPr="00F13FF3" w:rsidRDefault="00EB49A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351077</w:t>
      </w:r>
      <w:r w:rsidRPr="00F13FF3">
        <w:rPr>
          <w:lang w:eastAsia="ru-RU"/>
        </w:rPr>
        <w:t>кв.м;</w:t>
      </w:r>
    </w:p>
    <w:p w:rsidR="00EB49A9" w:rsidRPr="00F13FF3" w:rsidRDefault="00EB49A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EB49A9" w:rsidRPr="00F13FF3" w:rsidRDefault="00EB49A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EB49A9" w:rsidRDefault="00EB49A9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444285</w:t>
      </w:r>
      <w:r w:rsidRPr="00250EE0">
        <w:rPr>
          <w:lang w:eastAsia="ru-RU"/>
        </w:rPr>
        <w:t>кв.м;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250EE0">
        <w:rPr>
          <w:lang w:eastAsia="ru-RU"/>
        </w:rPr>
        <w:t xml:space="preserve"> сельское  поселение;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EB49A9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320535</w:t>
      </w:r>
      <w:r w:rsidRPr="00250EE0">
        <w:rPr>
          <w:lang w:eastAsia="ru-RU"/>
        </w:rPr>
        <w:t>кв.м;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Старогутнянское </w:t>
      </w:r>
      <w:r w:rsidRPr="00250EE0">
        <w:rPr>
          <w:lang w:eastAsia="ru-RU"/>
        </w:rPr>
        <w:t>сельское  поселение;</w:t>
      </w:r>
    </w:p>
    <w:p w:rsidR="00EB49A9" w:rsidRPr="00250EE0" w:rsidRDefault="00EB49A9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>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  <w:bookmarkEnd w:id="2"/>
    </w:p>
    <w:p w:rsidR="00EB49A9" w:rsidRPr="00F13FF3" w:rsidRDefault="00EB49A9" w:rsidP="00CB1A1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bookmarkEnd w:id="0"/>
    <w:p w:rsidR="00EB49A9" w:rsidRPr="00F13FF3" w:rsidRDefault="00EB49A9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-3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EB49A9" w:rsidRPr="00F13FF3" w:rsidRDefault="00EB49A9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B49A9" w:rsidRPr="0050051F" w:rsidRDefault="00EB49A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EB49A9" w:rsidRPr="0050051F" w:rsidRDefault="00EB49A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EB49A9" w:rsidRPr="0050051F" w:rsidRDefault="00EB49A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EB49A9" w:rsidRDefault="00EB49A9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EB49A9" w:rsidRDefault="00EB49A9" w:rsidP="00095619">
      <w:pPr>
        <w:spacing w:line="240" w:lineRule="auto"/>
        <w:jc w:val="both"/>
        <w:rPr>
          <w:lang w:eastAsia="ru-RU"/>
        </w:rPr>
      </w:pPr>
    </w:p>
    <w:p w:rsidR="00EB49A9" w:rsidRDefault="00EB49A9" w:rsidP="00095619">
      <w:pPr>
        <w:spacing w:line="240" w:lineRule="auto"/>
        <w:rPr>
          <w:lang w:eastAsia="ru-RU"/>
        </w:rPr>
      </w:pPr>
    </w:p>
    <w:p w:rsidR="00EB49A9" w:rsidRPr="0050051F" w:rsidRDefault="00EB49A9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  А.М. Кусков</w:t>
      </w:r>
    </w:p>
    <w:p w:rsidR="00EB49A9" w:rsidRPr="0050051F" w:rsidRDefault="00EB49A9" w:rsidP="00095619">
      <w:pPr>
        <w:spacing w:line="240" w:lineRule="auto"/>
        <w:rPr>
          <w:lang w:eastAsia="ru-RU"/>
        </w:rPr>
      </w:pPr>
    </w:p>
    <w:p w:rsidR="00EB49A9" w:rsidRPr="0050051F" w:rsidRDefault="00EB49A9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EB49A9" w:rsidRPr="0050051F">
        <w:trPr>
          <w:trHeight w:val="1890"/>
        </w:trPr>
        <w:tc>
          <w:tcPr>
            <w:tcW w:w="10316" w:type="dxa"/>
          </w:tcPr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EB49A9" w:rsidRPr="0050051F" w:rsidRDefault="00EB49A9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EB49A9" w:rsidRDefault="00EB49A9" w:rsidP="00102B37">
      <w:pPr>
        <w:spacing w:line="240" w:lineRule="auto"/>
        <w:rPr>
          <w:lang w:eastAsia="ru-RU"/>
        </w:rPr>
      </w:pPr>
    </w:p>
    <w:p w:rsidR="00EB49A9" w:rsidRPr="0050051F" w:rsidRDefault="00EB49A9" w:rsidP="00095619">
      <w:pPr>
        <w:spacing w:line="240" w:lineRule="auto"/>
        <w:rPr>
          <w:lang w:eastAsia="ru-RU"/>
        </w:rPr>
      </w:pPr>
    </w:p>
    <w:p w:rsidR="00EB49A9" w:rsidRPr="00060422" w:rsidRDefault="00EB49A9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EB49A9" w:rsidRPr="00336C1F" w:rsidRDefault="00EB49A9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EB49A9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9A9" w:rsidRDefault="00EB49A9" w:rsidP="006F0F01">
      <w:pPr>
        <w:spacing w:line="240" w:lineRule="auto"/>
      </w:pPr>
      <w:r>
        <w:separator/>
      </w:r>
    </w:p>
  </w:endnote>
  <w:endnote w:type="continuationSeparator" w:id="1">
    <w:p w:rsidR="00EB49A9" w:rsidRDefault="00EB49A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9A9" w:rsidRDefault="00EB49A9" w:rsidP="006F0F01">
      <w:pPr>
        <w:spacing w:line="240" w:lineRule="auto"/>
      </w:pPr>
      <w:r>
        <w:separator/>
      </w:r>
    </w:p>
  </w:footnote>
  <w:footnote w:type="continuationSeparator" w:id="1">
    <w:p w:rsidR="00EB49A9" w:rsidRDefault="00EB49A9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40517"/>
    <w:rsid w:val="00370C22"/>
    <w:rsid w:val="00372606"/>
    <w:rsid w:val="00394F64"/>
    <w:rsid w:val="003C27E2"/>
    <w:rsid w:val="004422C0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E1690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20A2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B5FD3"/>
    <w:rsid w:val="00BC14E3"/>
    <w:rsid w:val="00BE40F6"/>
    <w:rsid w:val="00BF05C8"/>
    <w:rsid w:val="00C14927"/>
    <w:rsid w:val="00C17BCE"/>
    <w:rsid w:val="00C208A1"/>
    <w:rsid w:val="00C27A5F"/>
    <w:rsid w:val="00C64F97"/>
    <w:rsid w:val="00C749FD"/>
    <w:rsid w:val="00C85A88"/>
    <w:rsid w:val="00CA7C3D"/>
    <w:rsid w:val="00CB1A13"/>
    <w:rsid w:val="00D07175"/>
    <w:rsid w:val="00D71959"/>
    <w:rsid w:val="00DB1AC0"/>
    <w:rsid w:val="00DC310F"/>
    <w:rsid w:val="00DC35FF"/>
    <w:rsid w:val="00DE4856"/>
    <w:rsid w:val="00E41AF8"/>
    <w:rsid w:val="00E474A3"/>
    <w:rsid w:val="00EB49A9"/>
    <w:rsid w:val="00EC6E67"/>
    <w:rsid w:val="00ED21AF"/>
    <w:rsid w:val="00ED64B1"/>
    <w:rsid w:val="00ED6DCE"/>
    <w:rsid w:val="00EE0F37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F3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2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2</Pages>
  <Words>677</Words>
  <Characters>3864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2023-11-29T11:46:00Z</cp:lastPrinted>
  <dcterms:created xsi:type="dcterms:W3CDTF">2021-06-24T09:26:00Z</dcterms:created>
  <dcterms:modified xsi:type="dcterms:W3CDTF">2023-12-11T15:04:00Z</dcterms:modified>
</cp:coreProperties>
</file>